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D2D4A" w14:textId="0B3D12BB" w:rsidR="006B2F86" w:rsidRDefault="00BB0D0A" w:rsidP="00E71FC3">
      <w:pPr>
        <w:pStyle w:val="NoSpacing"/>
      </w:pPr>
      <w:r>
        <w:rPr>
          <w:u w:val="single"/>
        </w:rPr>
        <w:t>Elizabeth de BEAUMONT</w:t>
      </w:r>
      <w:r>
        <w:t xml:space="preserve">   </w:t>
      </w:r>
      <w:proofErr w:type="gramStart"/>
      <w:r>
        <w:t xml:space="preserve">   (</w:t>
      </w:r>
      <w:proofErr w:type="gramEnd"/>
      <w:r>
        <w:t>d.1427)</w:t>
      </w:r>
    </w:p>
    <w:p w14:paraId="41043B18" w14:textId="79CB218D" w:rsidR="00BB0D0A" w:rsidRDefault="00BB0D0A" w:rsidP="00E71FC3">
      <w:pPr>
        <w:pStyle w:val="NoSpacing"/>
      </w:pPr>
      <w:r>
        <w:t>Widow.</w:t>
      </w:r>
    </w:p>
    <w:p w14:paraId="00D31DE8" w14:textId="3E2EEE2D" w:rsidR="00BB0D0A" w:rsidRDefault="00BB0D0A" w:rsidP="00E71FC3">
      <w:pPr>
        <w:pStyle w:val="NoSpacing"/>
      </w:pPr>
    </w:p>
    <w:p w14:paraId="29740439" w14:textId="62D2D5C6" w:rsidR="00BB0D0A" w:rsidRDefault="00BB0D0A" w:rsidP="00E71FC3">
      <w:pPr>
        <w:pStyle w:val="NoSpacing"/>
      </w:pPr>
    </w:p>
    <w:p w14:paraId="4D5FE951" w14:textId="214589E7" w:rsidR="00BB0D0A" w:rsidRDefault="00BB0D0A" w:rsidP="00E71FC3">
      <w:pPr>
        <w:pStyle w:val="NoSpacing"/>
      </w:pPr>
      <w:r>
        <w:t>= Sir Henry.</w:t>
      </w:r>
    </w:p>
    <w:p w14:paraId="03C83545" w14:textId="14FD7B03" w:rsidR="00BB0D0A" w:rsidRDefault="00BB0D0A" w:rsidP="00E71FC3">
      <w:pPr>
        <w:pStyle w:val="NoSpacing"/>
      </w:pPr>
      <w:r>
        <w:t xml:space="preserve">(www.inquisitionspostmortem.ac.uk ref. </w:t>
      </w:r>
      <w:proofErr w:type="spellStart"/>
      <w:r>
        <w:t>eCIPM</w:t>
      </w:r>
      <w:proofErr w:type="spellEnd"/>
      <w:r>
        <w:t xml:space="preserve"> 23-99</w:t>
      </w:r>
    </w:p>
    <w:p w14:paraId="5B64E6A6" w14:textId="579A0C69" w:rsidR="00BB0D0A" w:rsidRDefault="00BB0D0A" w:rsidP="00E71FC3">
      <w:pPr>
        <w:pStyle w:val="NoSpacing"/>
      </w:pPr>
      <w:r>
        <w:t>Son:   John.   (ibid.)</w:t>
      </w:r>
    </w:p>
    <w:p w14:paraId="4BDB059D" w14:textId="2C734056" w:rsidR="00BB0D0A" w:rsidRDefault="00BB0D0A" w:rsidP="00E71FC3">
      <w:pPr>
        <w:pStyle w:val="NoSpacing"/>
      </w:pPr>
    </w:p>
    <w:p w14:paraId="5C77F716" w14:textId="014EEAA7" w:rsidR="00BB0D0A" w:rsidRDefault="00BB0D0A" w:rsidP="00E71FC3">
      <w:pPr>
        <w:pStyle w:val="NoSpacing"/>
      </w:pPr>
    </w:p>
    <w:p w14:paraId="4B8CAC1C" w14:textId="6E47CBDE" w:rsidR="00BB0D0A" w:rsidRDefault="00BB0D0A" w:rsidP="00E71FC3">
      <w:pPr>
        <w:pStyle w:val="NoSpacing"/>
      </w:pPr>
      <w:r>
        <w:t>14 Nov.1427</w:t>
      </w:r>
      <w:r>
        <w:tab/>
        <w:t>She died.  (ibid.)</w:t>
      </w:r>
    </w:p>
    <w:p w14:paraId="5364EF52" w14:textId="623DF760" w:rsidR="00BB0D0A" w:rsidRDefault="00BB0D0A" w:rsidP="00E71FC3">
      <w:pPr>
        <w:pStyle w:val="NoSpacing"/>
      </w:pPr>
    </w:p>
    <w:p w14:paraId="7E480EDD" w14:textId="2D6F3131" w:rsidR="00BB0D0A" w:rsidRDefault="00BB0D0A" w:rsidP="00E71FC3">
      <w:pPr>
        <w:pStyle w:val="NoSpacing"/>
      </w:pPr>
    </w:p>
    <w:p w14:paraId="1DBEF6DA" w14:textId="7177ED9B" w:rsidR="00BB0D0A" w:rsidRPr="00BB0D0A" w:rsidRDefault="00BB0D0A" w:rsidP="00E71FC3">
      <w:pPr>
        <w:pStyle w:val="NoSpacing"/>
      </w:pPr>
      <w:r>
        <w:t>14 January 2019</w:t>
      </w:r>
      <w:bookmarkStart w:id="0" w:name="_GoBack"/>
      <w:bookmarkEnd w:id="0"/>
    </w:p>
    <w:sectPr w:rsidR="00BB0D0A" w:rsidRPr="00BB0D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B3BFE" w14:textId="77777777" w:rsidR="00BB0D0A" w:rsidRDefault="00BB0D0A" w:rsidP="00E71FC3">
      <w:pPr>
        <w:spacing w:after="0" w:line="240" w:lineRule="auto"/>
      </w:pPr>
      <w:r>
        <w:separator/>
      </w:r>
    </w:p>
  </w:endnote>
  <w:endnote w:type="continuationSeparator" w:id="0">
    <w:p w14:paraId="645274DC" w14:textId="77777777" w:rsidR="00BB0D0A" w:rsidRDefault="00BB0D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AB1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F5DE2" w14:textId="77777777" w:rsidR="00BB0D0A" w:rsidRDefault="00BB0D0A" w:rsidP="00E71FC3">
      <w:pPr>
        <w:spacing w:after="0" w:line="240" w:lineRule="auto"/>
      </w:pPr>
      <w:r>
        <w:separator/>
      </w:r>
    </w:p>
  </w:footnote>
  <w:footnote w:type="continuationSeparator" w:id="0">
    <w:p w14:paraId="0F7748B8" w14:textId="77777777" w:rsidR="00BB0D0A" w:rsidRDefault="00BB0D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D0A"/>
    <w:rsid w:val="001A7C09"/>
    <w:rsid w:val="00577BD5"/>
    <w:rsid w:val="00656CBA"/>
    <w:rsid w:val="006A1F77"/>
    <w:rsid w:val="00733BE7"/>
    <w:rsid w:val="00AB52E8"/>
    <w:rsid w:val="00B16D3F"/>
    <w:rsid w:val="00BB0D0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0E386"/>
  <w15:chartTrackingRefBased/>
  <w15:docId w15:val="{FC6EA3F0-918C-49CB-9A3C-2A193E583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2019-01-14T21:21:00Z</dcterms:created>
  <dcterms:modified xsi:type="dcterms:W3CDTF">2019-01-14T21:26:00Z</dcterms:modified>
</cp:coreProperties>
</file>